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4BA" w:rsidRPr="00C17416" w:rsidRDefault="007124BA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540CD4">
        <w:rPr>
          <w:rFonts w:ascii="Times New Roman" w:hAnsi="Times New Roman" w:cs="Times New Roman"/>
          <w:b/>
          <w:sz w:val="22"/>
          <w:szCs w:val="22"/>
        </w:rPr>
        <w:t xml:space="preserve">Согласие на обработку персональных данных федерального </w:t>
      </w:r>
      <w:r w:rsidRPr="00C17416">
        <w:rPr>
          <w:rFonts w:ascii="Times New Roman" w:hAnsi="Times New Roman" w:cs="Times New Roman"/>
          <w:b/>
          <w:sz w:val="22"/>
          <w:szCs w:val="22"/>
        </w:rPr>
        <w:t>государственного</w:t>
      </w:r>
    </w:p>
    <w:p w:rsidR="007124BA" w:rsidRPr="00D31380" w:rsidRDefault="007124BA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17416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D31380">
        <w:rPr>
          <w:rFonts w:ascii="Times New Roman" w:hAnsi="Times New Roman" w:cs="Times New Roman"/>
          <w:b/>
          <w:sz w:val="22"/>
          <w:szCs w:val="22"/>
          <w:u w:val="single"/>
        </w:rPr>
        <w:t>,</w:t>
      </w: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 </w:t>
      </w:r>
    </w:p>
    <w:p w:rsidR="007124BA" w:rsidRPr="00C17416" w:rsidRDefault="007124BA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bookmarkStart w:id="0" w:name="_GoBack"/>
      <w:r w:rsidRPr="00C17416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bookmarkEnd w:id="0"/>
    <w:p w:rsidR="007124BA" w:rsidRPr="00936649" w:rsidRDefault="007124BA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</w:t>
      </w:r>
      <w:r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  <w:r w:rsidRPr="00936649">
        <w:rPr>
          <w:rFonts w:ascii="Times New Roman" w:hAnsi="Times New Roman" w:cs="Times New Roman"/>
          <w:sz w:val="18"/>
          <w:szCs w:val="18"/>
          <w:u w:val="single"/>
        </w:rPr>
        <w:t>нужное)</w:t>
      </w:r>
    </w:p>
    <w:p w:rsidR="007124BA" w:rsidRPr="003E3C8A" w:rsidRDefault="007124BA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124BA" w:rsidRPr="003E3C8A" w:rsidRDefault="007124BA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3C8A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 xml:space="preserve">Рязань </w:t>
      </w:r>
      <w:r w:rsidRPr="003E3C8A">
        <w:rPr>
          <w:rFonts w:ascii="Times New Roman" w:hAnsi="Times New Roman" w:cs="Times New Roman"/>
          <w:sz w:val="24"/>
          <w:szCs w:val="24"/>
        </w:rPr>
        <w:t>"__" _________ 20__ г.</w:t>
      </w:r>
    </w:p>
    <w:p w:rsidR="007124BA" w:rsidRPr="003E3C8A" w:rsidRDefault="007124BA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124BA" w:rsidRPr="003E3C8A" w:rsidRDefault="007124BA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7124BA" w:rsidRPr="003E3C8A" w:rsidRDefault="007124BA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3C8A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7124BA" w:rsidRPr="003E3C8A" w:rsidRDefault="007124BA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зарегистрированный (ая) по адресу</w:t>
      </w:r>
      <w:r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7124BA" w:rsidRPr="003E3C8A" w:rsidRDefault="007124BA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7124BA" w:rsidRPr="003E3C8A" w:rsidRDefault="007124BA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N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7124BA" w:rsidRPr="003E3C8A" w:rsidRDefault="007124BA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3C8A">
        <w:rPr>
          <w:rFonts w:ascii="Times New Roman" w:hAnsi="Times New Roman" w:cs="Times New Roman"/>
          <w:sz w:val="24"/>
          <w:szCs w:val="24"/>
        </w:rPr>
        <w:t>(дата)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E3C8A">
        <w:rPr>
          <w:rFonts w:ascii="Times New Roman" w:hAnsi="Times New Roman" w:cs="Times New Roman"/>
          <w:sz w:val="24"/>
          <w:szCs w:val="24"/>
        </w:rPr>
        <w:t>(кем выдан)</w:t>
      </w:r>
    </w:p>
    <w:p w:rsidR="007124BA" w:rsidRPr="003E3C8A" w:rsidRDefault="007124BA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свободно,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своей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волей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 в своем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интересе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даю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согласие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уполномоченным должностным лицам Управления Федеральной налоговой службы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 Рязанской области,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расположенного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адресу: г. Рязань, пр. Завражнова, </w:t>
      </w:r>
      <w:r>
        <w:rPr>
          <w:rFonts w:ascii="Times New Roman" w:hAnsi="Times New Roman" w:cs="Times New Roman"/>
          <w:sz w:val="26"/>
          <w:szCs w:val="26"/>
        </w:rPr>
        <w:t xml:space="preserve">д. </w:t>
      </w:r>
      <w:r w:rsidRPr="002463DE">
        <w:rPr>
          <w:rFonts w:ascii="Times New Roman" w:hAnsi="Times New Roman" w:cs="Times New Roman"/>
          <w:sz w:val="26"/>
          <w:szCs w:val="26"/>
        </w:rPr>
        <w:t>5, 390013,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обработку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(любое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действие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(операцию)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совокупность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действий (операций),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совершаемых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средств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автоматизации или без использования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таких средств с персональными данными, включая сбор, запись, систематизацию,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накопление,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хранение,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уточнение (обновление, изменение), извлечение,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передачу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(распространение,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предоставление, доступ),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обезличивание,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блокирование,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удаление,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уничтожение)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следующих персональных данных: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закончил(а), номера дипломов, направление подготовки или специальность по диплому, квалификация по диплому);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награжден(а) и когда);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службу Российской Федерации или ее прохождению;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1) согласие на обработку персональных данных действует с даты подписания настоящего согласия в течение всего срока федеральной государственной гражданской службы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в Управлении Федеральной налоговой службы по Рязанской области;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4" w:history="1">
        <w:r w:rsidRPr="002463DE">
          <w:rPr>
            <w:rStyle w:val="Hyperlink"/>
            <w:rFonts w:ascii="Times New Roman" w:hAnsi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5" w:history="1">
        <w:r w:rsidRPr="002463DE">
          <w:rPr>
            <w:rStyle w:val="Hyperlink"/>
            <w:rFonts w:ascii="Times New Roman" w:hAnsi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6" w:history="1">
        <w:r w:rsidRPr="002463DE">
          <w:rPr>
            <w:rStyle w:val="Hyperlink"/>
            <w:rFonts w:ascii="Times New Roman" w:hAnsi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7" w:history="1">
        <w:r w:rsidRPr="002463DE">
          <w:rPr>
            <w:rStyle w:val="Hyperlink"/>
            <w:rFonts w:ascii="Times New Roman" w:hAnsi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6 г"/>
        </w:smartTagPr>
        <w:r w:rsidRPr="002463DE">
          <w:rPr>
            <w:rFonts w:ascii="Times New Roman" w:hAnsi="Times New Roman" w:cs="Times New Roman"/>
            <w:sz w:val="26"/>
            <w:szCs w:val="26"/>
          </w:rPr>
          <w:t>2006 г</w:t>
        </w:r>
      </w:smartTag>
      <w:r w:rsidRPr="002463DE">
        <w:rPr>
          <w:rFonts w:ascii="Times New Roman" w:hAnsi="Times New Roman" w:cs="Times New Roman"/>
          <w:sz w:val="26"/>
          <w:szCs w:val="26"/>
        </w:rPr>
        <w:t>. № 152-ФЗ «О персональных данных»;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4) после увольнения с федеральной государственной гражданской службы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персональные данные хранятся в Управлении Федеральной налоговой службы по Рязанской области в течение срока хранения документов, предусмотренного действующим законодательством Российской Федерации;</w:t>
      </w:r>
    </w:p>
    <w:p w:rsidR="007124BA" w:rsidRPr="002463DE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7124BA" w:rsidRPr="000711D0" w:rsidRDefault="007124BA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7124BA" w:rsidRPr="000711D0" w:rsidRDefault="007124BA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7124BA" w:rsidRPr="000711D0" w:rsidRDefault="007124BA" w:rsidP="002463DE">
      <w:pPr>
        <w:pStyle w:val="ConsPlusNonformat"/>
        <w:ind w:left="637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0711D0">
        <w:rPr>
          <w:rFonts w:ascii="Times New Roman" w:hAnsi="Times New Roman"/>
          <w:sz w:val="24"/>
          <w:szCs w:val="24"/>
        </w:rPr>
        <w:t>________________________</w:t>
      </w:r>
    </w:p>
    <w:p w:rsidR="007124BA" w:rsidRDefault="007124BA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 w:rsidRPr="000711D0">
        <w:rPr>
          <w:rFonts w:ascii="Times New Roman" w:hAnsi="Times New Roman"/>
          <w:sz w:val="20"/>
          <w:szCs w:val="20"/>
          <w:lang w:eastAsia="ru-RU"/>
        </w:rPr>
        <w:t>(подпись)</w:t>
      </w:r>
    </w:p>
    <w:sectPr w:rsidR="007124BA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6160C"/>
    <w:rsid w:val="000641AB"/>
    <w:rsid w:val="00067C34"/>
    <w:rsid w:val="000711D0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0CD4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099B"/>
    <w:rsid w:val="00675059"/>
    <w:rsid w:val="00680594"/>
    <w:rsid w:val="00686875"/>
    <w:rsid w:val="00687885"/>
    <w:rsid w:val="00691895"/>
    <w:rsid w:val="006C7C19"/>
    <w:rsid w:val="006E5311"/>
    <w:rsid w:val="006F6D56"/>
    <w:rsid w:val="00702301"/>
    <w:rsid w:val="00702826"/>
    <w:rsid w:val="007124BA"/>
    <w:rsid w:val="00714E88"/>
    <w:rsid w:val="007215C3"/>
    <w:rsid w:val="00732D38"/>
    <w:rsid w:val="00735583"/>
    <w:rsid w:val="00737683"/>
    <w:rsid w:val="00743609"/>
    <w:rsid w:val="00743A4A"/>
    <w:rsid w:val="00750693"/>
    <w:rsid w:val="007619DC"/>
    <w:rsid w:val="007644BD"/>
    <w:rsid w:val="007706B6"/>
    <w:rsid w:val="007711F4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1822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508E1"/>
    <w:rsid w:val="00951225"/>
    <w:rsid w:val="00956493"/>
    <w:rsid w:val="00961B49"/>
    <w:rsid w:val="00967EAD"/>
    <w:rsid w:val="009747A1"/>
    <w:rsid w:val="00975DDB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416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DBB"/>
    <w:rsid w:val="00D211A6"/>
    <w:rsid w:val="00D31380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10E3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3DE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A1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7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rsid w:val="002463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83A40F14629A7AF18239F7856A90DDEF7999BBD9A0864CD2F0CAC85E4053EDD53A1AD84iA4C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C60i74DI" TargetMode="External"/><Relationship Id="rId5" Type="http://schemas.openxmlformats.org/officeDocument/2006/relationships/hyperlink" Target="consultantplus://offline/ref=083A40F14629A7AF18239F7856A90DDEF7999BBD9A0864CD2F0CAC85E4053EDD53A1AD84AE3F8E6Ei746I" TargetMode="External"/><Relationship Id="rId4" Type="http://schemas.openxmlformats.org/officeDocument/2006/relationships/hyperlink" Target="consultantplus://offline/ref=083A40F14629A7AF18239F7856A90DDEF7999BBD9A0864CD2F0CAC85E4053EDD53A1AD84AE3F8E6Ei74F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940</Words>
  <Characters>5361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 Петровна Савчук</dc:creator>
  <cp:keywords/>
  <dc:description/>
  <cp:lastModifiedBy>123</cp:lastModifiedBy>
  <cp:revision>5</cp:revision>
  <cp:lastPrinted>2017-01-25T08:19:00Z</cp:lastPrinted>
  <dcterms:created xsi:type="dcterms:W3CDTF">2016-10-05T07:41:00Z</dcterms:created>
  <dcterms:modified xsi:type="dcterms:W3CDTF">2018-06-28T10:37:00Z</dcterms:modified>
</cp:coreProperties>
</file>